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ПЕТРОВСКОГО СЕЛЬСОВЕТА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 созыва)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сессии)</w:t>
      </w: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02.10.2015г.                                                                                                     №12</w:t>
      </w:r>
    </w:p>
    <w:p w:rsidR="00BB5A80" w:rsidRDefault="00BB5A80" w:rsidP="00CF2C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избрании заместителя председателя Совета депутатов Петровского сельсовета Ордынского района Новосибирской области».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протокола № 3 от 02.10.2015г (приложение № 4) счетной комиссии «Об итогах голосования по выборам заместителя председателя Совета депутатов Петровского сельсовета Ордынского района Новосибирской области». Совет депутатов Петровского сельсовета Ордынского района Новосибирской области</w:t>
      </w:r>
    </w:p>
    <w:p w:rsidR="00BB5A80" w:rsidRDefault="00BB5A8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numPr>
          <w:ilvl w:val="0"/>
          <w:numId w:val="11"/>
        </w:numPr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Избрать заместителем председателя Совета депутатов Петровского сельсовета Ордынского района Новосибирской области Головину Татьяну Николаевну.</w:t>
      </w:r>
    </w:p>
    <w:p w:rsidR="00BB5A80" w:rsidRDefault="00BB5A80" w:rsidP="00CF2CF7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Цыганкова Г.Д.                                        </w:t>
      </w:r>
    </w:p>
    <w:p w:rsidR="00BB5A80" w:rsidRDefault="00BB5A80" w:rsidP="00CF2CF7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</w:t>
      </w:r>
    </w:p>
    <w:p w:rsidR="00BB5A8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BB5A80" w:rsidRDefault="00BB5A80" w:rsidP="00CF2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B5A80" w:rsidRDefault="00BB5A80" w:rsidP="00CF2CF7"/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CF2CF7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B5A80" w:rsidRDefault="00BB5A80" w:rsidP="00D23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5A80" w:rsidRDefault="00BB5A80" w:rsidP="00D30BF4"/>
    <w:p w:rsidR="00BB5A80" w:rsidRDefault="00BB5A80"/>
    <w:sectPr w:rsidR="00BB5A80" w:rsidSect="009535A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A80"/>
    <w:multiLevelType w:val="hybridMultilevel"/>
    <w:tmpl w:val="F3CC943C"/>
    <w:lvl w:ilvl="0" w:tplc="D042FBD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390E181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0D57"/>
    <w:rsid w:val="000355A4"/>
    <w:rsid w:val="00050E56"/>
    <w:rsid w:val="000605F6"/>
    <w:rsid w:val="000B16EF"/>
    <w:rsid w:val="000B358F"/>
    <w:rsid w:val="000C111A"/>
    <w:rsid w:val="000C7D95"/>
    <w:rsid w:val="00117466"/>
    <w:rsid w:val="00151919"/>
    <w:rsid w:val="00162D39"/>
    <w:rsid w:val="001B69A1"/>
    <w:rsid w:val="001D3315"/>
    <w:rsid w:val="00201F7C"/>
    <w:rsid w:val="00220F91"/>
    <w:rsid w:val="00232A2D"/>
    <w:rsid w:val="00240B32"/>
    <w:rsid w:val="002559D3"/>
    <w:rsid w:val="00256C1A"/>
    <w:rsid w:val="002668F8"/>
    <w:rsid w:val="002B6EBA"/>
    <w:rsid w:val="002C39B4"/>
    <w:rsid w:val="002D6B9A"/>
    <w:rsid w:val="002F529F"/>
    <w:rsid w:val="0038636B"/>
    <w:rsid w:val="003C799D"/>
    <w:rsid w:val="00415779"/>
    <w:rsid w:val="00461C5F"/>
    <w:rsid w:val="00474674"/>
    <w:rsid w:val="004D77D1"/>
    <w:rsid w:val="00506B0C"/>
    <w:rsid w:val="0052102E"/>
    <w:rsid w:val="005429EF"/>
    <w:rsid w:val="0055764F"/>
    <w:rsid w:val="00562AC2"/>
    <w:rsid w:val="00564B0B"/>
    <w:rsid w:val="0057670B"/>
    <w:rsid w:val="00582D2F"/>
    <w:rsid w:val="00641362"/>
    <w:rsid w:val="006441E2"/>
    <w:rsid w:val="0065131C"/>
    <w:rsid w:val="00663BD8"/>
    <w:rsid w:val="0067485C"/>
    <w:rsid w:val="00692FE1"/>
    <w:rsid w:val="00697082"/>
    <w:rsid w:val="006F627B"/>
    <w:rsid w:val="006F7CCF"/>
    <w:rsid w:val="00705A5A"/>
    <w:rsid w:val="00741E09"/>
    <w:rsid w:val="007464DD"/>
    <w:rsid w:val="0075440A"/>
    <w:rsid w:val="00764802"/>
    <w:rsid w:val="00764C0D"/>
    <w:rsid w:val="007748F2"/>
    <w:rsid w:val="007773B0"/>
    <w:rsid w:val="007939A6"/>
    <w:rsid w:val="007B375C"/>
    <w:rsid w:val="007C1861"/>
    <w:rsid w:val="00804415"/>
    <w:rsid w:val="00831860"/>
    <w:rsid w:val="00834A6C"/>
    <w:rsid w:val="00841934"/>
    <w:rsid w:val="00853395"/>
    <w:rsid w:val="0085408A"/>
    <w:rsid w:val="00865D08"/>
    <w:rsid w:val="008A0CD5"/>
    <w:rsid w:val="008B304E"/>
    <w:rsid w:val="008B47B5"/>
    <w:rsid w:val="008D0A10"/>
    <w:rsid w:val="00905368"/>
    <w:rsid w:val="009535A1"/>
    <w:rsid w:val="00977C32"/>
    <w:rsid w:val="009B0C50"/>
    <w:rsid w:val="009B59AD"/>
    <w:rsid w:val="009D32C7"/>
    <w:rsid w:val="009E056B"/>
    <w:rsid w:val="009F63CA"/>
    <w:rsid w:val="00A267FB"/>
    <w:rsid w:val="00A405DF"/>
    <w:rsid w:val="00A532BB"/>
    <w:rsid w:val="00A6048A"/>
    <w:rsid w:val="00AB73E2"/>
    <w:rsid w:val="00AF5E19"/>
    <w:rsid w:val="00B020F9"/>
    <w:rsid w:val="00B0522E"/>
    <w:rsid w:val="00B255EE"/>
    <w:rsid w:val="00B30B9B"/>
    <w:rsid w:val="00B9727A"/>
    <w:rsid w:val="00BB1D44"/>
    <w:rsid w:val="00BB5A80"/>
    <w:rsid w:val="00BC06CF"/>
    <w:rsid w:val="00BE47F3"/>
    <w:rsid w:val="00C455F1"/>
    <w:rsid w:val="00C57081"/>
    <w:rsid w:val="00C6501E"/>
    <w:rsid w:val="00C815AF"/>
    <w:rsid w:val="00CC6839"/>
    <w:rsid w:val="00CE63DF"/>
    <w:rsid w:val="00CE753A"/>
    <w:rsid w:val="00CF2CF7"/>
    <w:rsid w:val="00CF6918"/>
    <w:rsid w:val="00CF74E3"/>
    <w:rsid w:val="00D03397"/>
    <w:rsid w:val="00D23C2C"/>
    <w:rsid w:val="00D30BF4"/>
    <w:rsid w:val="00D35493"/>
    <w:rsid w:val="00D61261"/>
    <w:rsid w:val="00D6679A"/>
    <w:rsid w:val="00DB066C"/>
    <w:rsid w:val="00DE17F5"/>
    <w:rsid w:val="00E44938"/>
    <w:rsid w:val="00E57C19"/>
    <w:rsid w:val="00EB544D"/>
    <w:rsid w:val="00ED20F9"/>
    <w:rsid w:val="00ED71E2"/>
    <w:rsid w:val="00F41F4A"/>
    <w:rsid w:val="00F42CBE"/>
    <w:rsid w:val="00F50792"/>
    <w:rsid w:val="00F7429A"/>
    <w:rsid w:val="00F75714"/>
    <w:rsid w:val="00F7661A"/>
    <w:rsid w:val="00F8454B"/>
    <w:rsid w:val="00F955BA"/>
    <w:rsid w:val="00FC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176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175</Words>
  <Characters>999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5</cp:revision>
  <cp:lastPrinted>2015-06-23T04:05:00Z</cp:lastPrinted>
  <dcterms:created xsi:type="dcterms:W3CDTF">2005-10-29T20:20:00Z</dcterms:created>
  <dcterms:modified xsi:type="dcterms:W3CDTF">2005-11-01T20:35:00Z</dcterms:modified>
</cp:coreProperties>
</file>